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1F2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1F2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1F2F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5631-A6B4-48BC-8B38-010FA7AE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2018-12-03T04:32:00Z</dcterms:modified>
</cp:coreProperties>
</file>